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168EA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GODFREY</w:t>
      </w: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832B88A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Lamberherst</w:t>
      </w:r>
      <w:proofErr w:type="spell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Sussex. Yeoman.</w:t>
      </w:r>
    </w:p>
    <w:p w14:paraId="4CDE76AD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7B9E19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6CD0FD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Simon </w:t>
      </w:r>
      <w:proofErr w:type="spell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Lenche</w:t>
      </w:r>
      <w:proofErr w:type="spell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Robert</w:t>
      </w:r>
    </w:p>
    <w:p w14:paraId="1B9A64AF" w14:textId="77777777" w:rsidR="00933009" w:rsidRPr="00933009" w:rsidRDefault="00933009" w:rsidP="00933009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proofErr w:type="spell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Spaldyng</w:t>
      </w:r>
      <w:proofErr w:type="spell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Dover, Kent(q.v.) and Thomas </w:t>
      </w:r>
      <w:proofErr w:type="spell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Payntour</w:t>
      </w:r>
      <w:proofErr w:type="spell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Faversham</w:t>
      </w:r>
      <w:proofErr w:type="spellEnd"/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0D156133" w14:textId="00C4E935" w:rsidR="00933009" w:rsidRDefault="00933009" w:rsidP="00933009">
      <w:pPr>
        <w:pStyle w:val="NoSpacing"/>
        <w:ind w:left="720" w:firstLine="72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33009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933009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1D334D7A" w14:textId="77777777" w:rsidR="00AE3930" w:rsidRPr="00933009" w:rsidRDefault="00AE3930" w:rsidP="00AE393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3E89EB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3DAC2C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030FD7" w14:textId="77777777" w:rsidR="00933009" w:rsidRPr="00933009" w:rsidRDefault="00933009" w:rsidP="009330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3300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26 July 2021</w:t>
      </w:r>
    </w:p>
    <w:p w14:paraId="57630E59" w14:textId="77777777" w:rsidR="00BA00AB" w:rsidRPr="009330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330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C343" w14:textId="77777777" w:rsidR="00933009" w:rsidRDefault="00933009" w:rsidP="009139A6">
      <w:r>
        <w:separator/>
      </w:r>
    </w:p>
  </w:endnote>
  <w:endnote w:type="continuationSeparator" w:id="0">
    <w:p w14:paraId="7B718247" w14:textId="77777777" w:rsidR="00933009" w:rsidRDefault="009330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E4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B1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67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5589" w14:textId="77777777" w:rsidR="00933009" w:rsidRDefault="00933009" w:rsidP="009139A6">
      <w:r>
        <w:separator/>
      </w:r>
    </w:p>
  </w:footnote>
  <w:footnote w:type="continuationSeparator" w:id="0">
    <w:p w14:paraId="300AED02" w14:textId="77777777" w:rsidR="00933009" w:rsidRDefault="009330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7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C8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F5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009"/>
    <w:rsid w:val="000666E0"/>
    <w:rsid w:val="002510B7"/>
    <w:rsid w:val="005C130B"/>
    <w:rsid w:val="00826F5C"/>
    <w:rsid w:val="009139A6"/>
    <w:rsid w:val="00933009"/>
    <w:rsid w:val="009448BB"/>
    <w:rsid w:val="00A3176C"/>
    <w:rsid w:val="00AE393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53FD5"/>
  <w15:chartTrackingRefBased/>
  <w15:docId w15:val="{98E78223-D487-475F-97EE-5E0827B9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30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2021-09-25T10:45:00Z</dcterms:created>
  <dcterms:modified xsi:type="dcterms:W3CDTF">2022-07-23T15:49:00Z</dcterms:modified>
</cp:coreProperties>
</file>